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C83B21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39670E">
        <w:rPr>
          <w:b/>
          <w:i/>
          <w:noProof/>
          <w:sz w:val="28"/>
        </w:rPr>
        <w:t>6090</w:t>
      </w:r>
    </w:p>
    <w:p w14:paraId="7CB45193" w14:textId="48C9F923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39670E">
        <w:rPr>
          <w:b/>
          <w:noProof/>
          <w:sz w:val="24"/>
        </w:rPr>
        <w:t xml:space="preserve">                                      revision of </w:t>
      </w:r>
      <w:r w:rsidR="0039670E" w:rsidRPr="0039670E">
        <w:rPr>
          <w:b/>
          <w:noProof/>
          <w:sz w:val="24"/>
        </w:rPr>
        <w:t>S5-235516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058F7" w:rsidR="001E41F3" w:rsidRPr="00410371" w:rsidRDefault="002E4F0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2E4F02">
              <w:rPr>
                <w:rFonts w:hint="eastAsia"/>
                <w:b/>
                <w:noProof/>
                <w:sz w:val="28"/>
              </w:rPr>
              <w:t>0</w:t>
            </w:r>
            <w:r w:rsidRPr="002E4F02">
              <w:rPr>
                <w:b/>
                <w:noProof/>
                <w:sz w:val="28"/>
              </w:rPr>
              <w:t>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D299D" w:rsidR="001E41F3" w:rsidRPr="00410371" w:rsidRDefault="00A442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81931" w:rsidR="001E41F3" w:rsidRPr="00410371" w:rsidRDefault="00A21BCD" w:rsidP="00A27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6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760F">
              <w:rPr>
                <w:b/>
                <w:noProof/>
                <w:sz w:val="28"/>
              </w:rPr>
              <w:t>11</w:t>
            </w:r>
            <w:r w:rsidR="000A293D">
              <w:rPr>
                <w:b/>
                <w:noProof/>
                <w:sz w:val="28"/>
              </w:rPr>
              <w:t>.</w:t>
            </w:r>
            <w:r w:rsidR="00013EA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4B6150" w:rsidR="00F25D98" w:rsidRDefault="00A276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E2949" w:rsidR="001E41F3" w:rsidRDefault="00D65E08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B543F6">
              <w:rPr>
                <w:noProof/>
                <w:lang w:eastAsia="zh-CN"/>
              </w:rPr>
              <w:t xml:space="preserve">on </w:t>
            </w:r>
            <w:proofErr w:type="spellStart"/>
            <w:r w:rsidR="00B543F6">
              <w:t>DeterministicComm</w:t>
            </w:r>
            <w:proofErr w:type="spellEnd"/>
            <w:r w:rsidR="00B543F6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FE335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9670E">
              <w:rPr>
                <w:noProof/>
                <w:lang w:eastAsia="zh-CN"/>
              </w:rPr>
              <w:t xml:space="preserve">, </w:t>
            </w:r>
            <w:r w:rsidR="0039670E" w:rsidRPr="0039670E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6331F" w:rsidR="001E41F3" w:rsidRDefault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7D339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93FC7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3FC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69E36" w:rsidR="001E41F3" w:rsidRDefault="00013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D58B7" w:rsidR="001E41F3" w:rsidRDefault="00D278F3" w:rsidP="0001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A2760F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B1D8" w14:textId="2E4F3225" w:rsidR="002A2FB8" w:rsidRDefault="00B543F6" w:rsidP="002A2FB8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  <w:lang w:eastAsia="zh-CN"/>
              </w:rPr>
              <w:t xml:space="preserve">In clause 6.4.1, the data type name of </w:t>
            </w: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B543F6">
              <w:rPr>
                <w:noProof/>
                <w:lang w:eastAsia="zh-CN"/>
              </w:rPr>
              <w:t xml:space="preserve">is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proofErr w:type="spellEnd"/>
            <w:r>
              <w:rPr>
                <w:rFonts w:cs="Arial"/>
                <w:snapToGrid w:val="0"/>
                <w:szCs w:val="18"/>
              </w:rPr>
              <w:t>, also in stage 3 implementation (</w:t>
            </w:r>
            <w:r w:rsidRPr="00392113">
              <w:rPr>
                <w:rFonts w:ascii="Courier" w:eastAsia="MS Mincho" w:hAnsi="Courier"/>
                <w:szCs w:val="16"/>
              </w:rPr>
              <w:t>TS28541_S</w:t>
            </w:r>
            <w:r w:rsidRPr="00B36FEC">
              <w:rPr>
                <w:rFonts w:ascii="Courier" w:eastAsia="MS Mincho" w:hAnsi="Courier"/>
                <w:szCs w:val="16"/>
              </w:rPr>
              <w:t>liceNrm.yaml</w:t>
            </w:r>
            <w:r>
              <w:rPr>
                <w:rFonts w:ascii="Courier" w:eastAsia="MS Mincho" w:hAnsi="Courier"/>
                <w:szCs w:val="16"/>
              </w:rPr>
              <w:t xml:space="preserve">),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is used. </w:t>
            </w:r>
          </w:p>
          <w:p w14:paraId="708AA7DE" w14:textId="237D7953" w:rsidR="00B543F6" w:rsidRDefault="00B543F6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But in clause 6.3.8, the data type was wrongly defined as </w:t>
            </w: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DeterminComm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04F6C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date type name of </w:t>
            </w:r>
            <w:r w:rsidRPr="00B543F6">
              <w:rPr>
                <w:noProof/>
                <w:lang w:eastAsia="zh-CN"/>
              </w:rPr>
              <w:t>DeterminComm to align with attribute definition and stage 3 implementation.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97149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data type name may lead to wrong implementation.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C0C88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9B67E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E42342" w14:textId="353A26C4" w:rsidR="00013EA7" w:rsidRDefault="00013EA7" w:rsidP="00013EA7">
      <w:pPr>
        <w:pStyle w:val="30"/>
        <w:rPr>
          <w:lang w:eastAsia="zh-CN"/>
        </w:rPr>
      </w:pPr>
      <w:bookmarkStart w:id="2" w:name="_Toc59183231"/>
      <w:bookmarkStart w:id="3" w:name="_Toc59184697"/>
      <w:bookmarkStart w:id="4" w:name="_Toc59195632"/>
      <w:bookmarkStart w:id="5" w:name="_Toc59440060"/>
      <w:bookmarkStart w:id="6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ins w:id="7" w:author="HW" w:date="2023-07-26T16:17:00Z">
        <w:r w:rsidRPr="00013EA7"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76297064" w14:textId="77777777" w:rsidR="00013EA7" w:rsidRDefault="00013EA7" w:rsidP="00013EA7">
      <w:pPr>
        <w:pStyle w:val="40"/>
        <w:rPr>
          <w:lang w:eastAsia="zh-CN"/>
        </w:rPr>
      </w:pPr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C9AF3B" w14:textId="77777777" w:rsidR="00013EA7" w:rsidRDefault="00013EA7" w:rsidP="00013EA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0A542A80" w14:textId="77777777" w:rsidR="00013EA7" w:rsidRDefault="00013EA7" w:rsidP="00013EA7">
      <w:pPr>
        <w:pStyle w:val="40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9EF2F97" w14:textId="77777777" w:rsidR="00013EA7" w:rsidRPr="00F17312" w:rsidRDefault="00013EA7" w:rsidP="00013EA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013EA7" w14:paraId="03724A34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18B72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4F7B36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6CEE9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CAA12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53DD3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216D7E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13EA7" w14:paraId="364D1C65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5A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EA3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E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BD5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8A4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262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13EA7" w14:paraId="07354413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CA8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B31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853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AD4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876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1B6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13EA7" w14:paraId="075C1C7C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13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508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E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C9C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44D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98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3BD8381" w14:textId="77777777" w:rsidR="00013EA7" w:rsidRPr="00F17312" w:rsidRDefault="00013EA7" w:rsidP="00013EA7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486AF07C" w14:textId="77777777" w:rsidR="00013EA7" w:rsidRDefault="00013EA7" w:rsidP="00013EA7">
      <w:pPr>
        <w:pStyle w:val="40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13EA7" w:rsidRPr="003C6572" w14:paraId="45D76FAD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8B25E" w14:textId="77777777" w:rsidR="00013EA7" w:rsidRPr="003C6572" w:rsidRDefault="00013EA7" w:rsidP="00AA3E3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F9A84" w14:textId="77777777" w:rsidR="00013EA7" w:rsidRPr="003C6572" w:rsidRDefault="00013EA7" w:rsidP="00AA3E34">
            <w:pPr>
              <w:pStyle w:val="TAH"/>
            </w:pPr>
            <w:r w:rsidRPr="003C6572">
              <w:t>Definition</w:t>
            </w:r>
          </w:p>
        </w:tc>
      </w:tr>
      <w:tr w:rsidR="00013EA7" w:rsidRPr="00A24171" w14:paraId="40EE2D47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2C1" w14:textId="77777777" w:rsidR="00013EA7" w:rsidRPr="003C6572" w:rsidRDefault="00013EA7" w:rsidP="00AA3E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DF6" w14:textId="77777777" w:rsidR="00013EA7" w:rsidRPr="00A24171" w:rsidRDefault="00013EA7" w:rsidP="00AA3E3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C4BE0D3" w14:textId="77777777" w:rsidR="00013EA7" w:rsidRDefault="00013EA7" w:rsidP="00013EA7"/>
    <w:p w14:paraId="55FCC4EF" w14:textId="77777777" w:rsidR="00013EA7" w:rsidRDefault="00013EA7" w:rsidP="00013EA7">
      <w:pPr>
        <w:pStyle w:val="40"/>
      </w:pPr>
      <w:bookmarkStart w:id="23" w:name="_Toc59183235"/>
      <w:bookmarkStart w:id="24" w:name="_Toc59184701"/>
      <w:bookmarkStart w:id="25" w:name="_Toc59195636"/>
      <w:bookmarkStart w:id="26" w:name="_Toc59440064"/>
      <w:bookmarkStart w:id="27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3"/>
      <w:bookmarkEnd w:id="24"/>
      <w:bookmarkEnd w:id="25"/>
      <w:bookmarkEnd w:id="26"/>
      <w:bookmarkEnd w:id="27"/>
    </w:p>
    <w:p w14:paraId="74D81C7D" w14:textId="5D1BED33" w:rsidR="002A2FB8" w:rsidRPr="00CD4D69" w:rsidRDefault="00013EA7" w:rsidP="00013EA7">
      <w:pPr>
        <w:rPr>
          <w:rFonts w:eastAsia="宋体"/>
          <w:lang w:eastAsia="zh-CN"/>
        </w:rPr>
      </w:pPr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59F72" w14:textId="77777777" w:rsidR="00093AFC" w:rsidRDefault="00093AFC">
      <w:r>
        <w:separator/>
      </w:r>
    </w:p>
  </w:endnote>
  <w:endnote w:type="continuationSeparator" w:id="0">
    <w:p w14:paraId="6C087873" w14:textId="77777777" w:rsidR="00093AFC" w:rsidRDefault="0009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D86AE" w14:textId="77777777" w:rsidR="00093AFC" w:rsidRDefault="00093AFC">
      <w:r>
        <w:separator/>
      </w:r>
    </w:p>
  </w:footnote>
  <w:footnote w:type="continuationSeparator" w:id="0">
    <w:p w14:paraId="7232D949" w14:textId="77777777" w:rsidR="00093AFC" w:rsidRDefault="00093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A7"/>
    <w:rsid w:val="00022E4A"/>
    <w:rsid w:val="0004021B"/>
    <w:rsid w:val="00052315"/>
    <w:rsid w:val="000536F2"/>
    <w:rsid w:val="00091B3F"/>
    <w:rsid w:val="00093AFC"/>
    <w:rsid w:val="000A293D"/>
    <w:rsid w:val="000A6394"/>
    <w:rsid w:val="000B6EFE"/>
    <w:rsid w:val="000B7FED"/>
    <w:rsid w:val="000C038A"/>
    <w:rsid w:val="000C6598"/>
    <w:rsid w:val="000C6A84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2E4F02"/>
    <w:rsid w:val="00305409"/>
    <w:rsid w:val="00314D74"/>
    <w:rsid w:val="0034108E"/>
    <w:rsid w:val="003609EF"/>
    <w:rsid w:val="0036231A"/>
    <w:rsid w:val="00374DD4"/>
    <w:rsid w:val="00382D1E"/>
    <w:rsid w:val="0039670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4F25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760F"/>
    <w:rsid w:val="00A40DF1"/>
    <w:rsid w:val="00A44265"/>
    <w:rsid w:val="00A47E70"/>
    <w:rsid w:val="00A50CF0"/>
    <w:rsid w:val="00A66E5F"/>
    <w:rsid w:val="00A7671C"/>
    <w:rsid w:val="00A93FC7"/>
    <w:rsid w:val="00A96241"/>
    <w:rsid w:val="00AA2CBC"/>
    <w:rsid w:val="00AC5820"/>
    <w:rsid w:val="00AD1CD8"/>
    <w:rsid w:val="00B05157"/>
    <w:rsid w:val="00B13F88"/>
    <w:rsid w:val="00B258BB"/>
    <w:rsid w:val="00B4374E"/>
    <w:rsid w:val="00B543F6"/>
    <w:rsid w:val="00B57B04"/>
    <w:rsid w:val="00B57F2F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0385-1383-45F2-8626-58499125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3</cp:revision>
  <cp:lastPrinted>1899-12-31T23:00:00Z</cp:lastPrinted>
  <dcterms:created xsi:type="dcterms:W3CDTF">2023-08-24T12:19:00Z</dcterms:created>
  <dcterms:modified xsi:type="dcterms:W3CDTF">2023-08-24T15:54:00Z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(3)wIqrU4LmoxKMXadRY73zs6Y706Q2atHSVwSJEv7xo/OeujEanXZ497ywXQVqGDnFLdo+UKj9
xT0OsWF3ffP9weBU7M6XpTP0h3HxylYKDUhOKUYVx90cqn8ythV3TAdbVEaNHO4qGr45l+Bs
OwXoG/AmibiVpQggvURPPao5WYOzpOcVTM4mz57hnanrc21qKEe0jvnbwDtQC241WrDCdIiI
QJGwe+wGKZrPboJKgv</vt:lpwstr>
  </property>
  <property fmtid="{D5CDD505-2E9C-101B-9397-08002B2CF9AE}" pid="22" name="_2015_ms_pID_7253431">
    <vt:lpwstr>g0juPuQDUw5Cb++HTOTTwV9oCn6nJoc5V31lbs1sCTtYDdxHe/nfSA
vhAd6t3QEyNZwH/aalKqazjUbnCmgiWrbNoYGUp9yTxNEtT4T/k1Yz20xxMDgOdKP1lAKkK/
cP1UGTapX0jAqHda0XIR+u9QTjteSBLehN3Rv6nw+Yu5pdVZi4AXaoVvOpb/HkoakfURNZc1
8J30jwmir7U+usW9nc7MeIZzalM9BLUJEVmp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